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02C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302C2C" w:rsidRDefault="00302C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302C2C" w:rsidRDefault="00302C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C2C" w:rsidRDefault="00302C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4D97" w:rsidRDefault="004C4D97" w:rsidP="004C4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4C4D97" w:rsidRDefault="004C4D97" w:rsidP="004C4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vol.4 pp.86-7)</w:t>
      </w:r>
    </w:p>
    <w:p w:rsidR="004C4D97" w:rsidRDefault="004C4D97" w:rsidP="004C4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4C4D97" w:rsidRDefault="004C4D97" w:rsidP="004C4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</w:t>
      </w:r>
      <w:r>
        <w:rPr>
          <w:rFonts w:ascii="Times New Roman" w:hAnsi="Times New Roman" w:cs="Times New Roman"/>
          <w:sz w:val="24"/>
          <w:szCs w:val="24"/>
        </w:rPr>
        <w:t>f Exeter 1420-55” vol.4 pp.86-7)</w:t>
      </w:r>
    </w:p>
    <w:p w:rsidR="00302C2C" w:rsidRDefault="00302C2C" w:rsidP="004C4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Edmund Lacy,</w:t>
      </w:r>
    </w:p>
    <w:p w:rsidR="00302C2C" w:rsidRDefault="00302C2C" w:rsidP="004C4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Bishop of Exeter(q.v.).</w:t>
      </w:r>
    </w:p>
    <w:p w:rsidR="00302C2C" w:rsidRDefault="00302C2C" w:rsidP="004C4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p.93)</w:t>
      </w:r>
    </w:p>
    <w:p w:rsidR="000324D7" w:rsidRDefault="000324D7" w:rsidP="004C4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same place, also by the Bishop.</w:t>
      </w:r>
    </w:p>
    <w:p w:rsidR="000324D7" w:rsidRDefault="000324D7" w:rsidP="004C4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(ibid.p.94)</w:t>
      </w:r>
    </w:p>
    <w:p w:rsidR="00302C2C" w:rsidRDefault="00302C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C2C" w:rsidRDefault="00302C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24D7" w:rsidRDefault="000324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</w:p>
    <w:p w:rsidR="004C4D97" w:rsidRPr="00302C2C" w:rsidRDefault="004C4D9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2016</w:t>
      </w:r>
      <w:bookmarkStart w:id="0" w:name="_GoBack"/>
      <w:bookmarkEnd w:id="0"/>
    </w:p>
    <w:sectPr w:rsidR="004C4D97" w:rsidRPr="00302C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C2C" w:rsidRDefault="00302C2C" w:rsidP="00E71FC3">
      <w:pPr>
        <w:spacing w:after="0" w:line="240" w:lineRule="auto"/>
      </w:pPr>
      <w:r>
        <w:separator/>
      </w:r>
    </w:p>
  </w:endnote>
  <w:endnote w:type="continuationSeparator" w:id="0">
    <w:p w:rsidR="00302C2C" w:rsidRDefault="00302C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C2C" w:rsidRDefault="00302C2C" w:rsidP="00E71FC3">
      <w:pPr>
        <w:spacing w:after="0" w:line="240" w:lineRule="auto"/>
      </w:pPr>
      <w:r>
        <w:separator/>
      </w:r>
    </w:p>
  </w:footnote>
  <w:footnote w:type="continuationSeparator" w:id="0">
    <w:p w:rsidR="00302C2C" w:rsidRDefault="00302C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2C"/>
    <w:rsid w:val="000324D7"/>
    <w:rsid w:val="00302C2C"/>
    <w:rsid w:val="004C4D9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5347E"/>
  <w15:chartTrackingRefBased/>
  <w15:docId w15:val="{3E687355-AE86-4BCA-8F02-5FC6C16E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8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2016-03-03T20:43:00Z</dcterms:created>
  <dcterms:modified xsi:type="dcterms:W3CDTF">2016-05-09T08:31:00Z</dcterms:modified>
</cp:coreProperties>
</file>